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5ECD41" w14:textId="77777777" w:rsidR="002F6BA3" w:rsidRDefault="002F6BA3" w:rsidP="002F6B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MARLBOURGH (</w:t>
      </w:r>
      <w:proofErr w:type="gramStart"/>
      <w:r>
        <w:rPr>
          <w:rFonts w:cs="Times New Roman"/>
          <w:szCs w:val="24"/>
          <w:u w:val="single"/>
        </w:rPr>
        <w:t>MALBURGH)</w:t>
      </w:r>
      <w:r>
        <w:rPr>
          <w:rFonts w:cs="Times New Roman"/>
          <w:szCs w:val="24"/>
        </w:rPr>
        <w:t xml:space="preserve">   </w:t>
      </w:r>
      <w:proofErr w:type="gramEnd"/>
      <w:r>
        <w:rPr>
          <w:rFonts w:cs="Times New Roman"/>
          <w:szCs w:val="24"/>
        </w:rPr>
        <w:t xml:space="preserve">     (fl.1484)</w:t>
      </w:r>
    </w:p>
    <w:p w14:paraId="1EF4F016" w14:textId="77777777" w:rsidR="002F6BA3" w:rsidRDefault="002F6BA3" w:rsidP="002F6B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 alias of Norwich. Gentleman.</w:t>
      </w:r>
    </w:p>
    <w:p w14:paraId="35AB3BAF" w14:textId="77777777" w:rsidR="002F6BA3" w:rsidRDefault="002F6BA3" w:rsidP="002F6BA3">
      <w:pPr>
        <w:pStyle w:val="NoSpacing"/>
        <w:rPr>
          <w:rFonts w:cs="Times New Roman"/>
          <w:szCs w:val="24"/>
        </w:rPr>
      </w:pPr>
    </w:p>
    <w:p w14:paraId="051D6B30" w14:textId="77777777" w:rsidR="002F6BA3" w:rsidRDefault="002F6BA3" w:rsidP="002F6BA3">
      <w:pPr>
        <w:pStyle w:val="NoSpacing"/>
        <w:rPr>
          <w:rFonts w:cs="Times New Roman"/>
          <w:szCs w:val="24"/>
        </w:rPr>
      </w:pPr>
    </w:p>
    <w:p w14:paraId="54A5D645" w14:textId="77777777" w:rsidR="002F6BA3" w:rsidRDefault="002F6BA3" w:rsidP="002F6B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Feb.1484</w:t>
      </w:r>
      <w:r>
        <w:rPr>
          <w:rFonts w:cs="Times New Roman"/>
          <w:szCs w:val="24"/>
        </w:rPr>
        <w:tab/>
        <w:t>He was granted a general pardon.</w:t>
      </w:r>
    </w:p>
    <w:p w14:paraId="7919F9FE" w14:textId="77777777" w:rsidR="002F6BA3" w:rsidRDefault="002F6BA3" w:rsidP="002F6B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Pardon Rolls of Richard III 1484-5” ed. Hannes </w:t>
      </w:r>
      <w:proofErr w:type="spellStart"/>
      <w:r>
        <w:rPr>
          <w:rFonts w:cs="Times New Roman"/>
          <w:szCs w:val="24"/>
        </w:rPr>
        <w:t>Kleineke</w:t>
      </w:r>
      <w:proofErr w:type="spellEnd"/>
      <w:r>
        <w:rPr>
          <w:rFonts w:cs="Times New Roman"/>
          <w:szCs w:val="24"/>
        </w:rPr>
        <w:t xml:space="preserve">, </w:t>
      </w:r>
    </w:p>
    <w:p w14:paraId="749878CF" w14:textId="77777777" w:rsidR="002F6BA3" w:rsidRDefault="002F6BA3" w:rsidP="002F6BA3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pub. by the List and Index Society, vol.365, 2023, p.14)</w:t>
      </w:r>
    </w:p>
    <w:p w14:paraId="185FA100" w14:textId="77777777" w:rsidR="002F6BA3" w:rsidRDefault="002F6BA3" w:rsidP="002F6BA3">
      <w:pPr>
        <w:pStyle w:val="NoSpacing"/>
        <w:rPr>
          <w:rFonts w:cs="Times New Roman"/>
          <w:szCs w:val="24"/>
        </w:rPr>
      </w:pPr>
    </w:p>
    <w:p w14:paraId="27B043F5" w14:textId="77777777" w:rsidR="002F6BA3" w:rsidRDefault="002F6BA3" w:rsidP="002F6BA3">
      <w:pPr>
        <w:pStyle w:val="NoSpacing"/>
        <w:rPr>
          <w:rFonts w:cs="Times New Roman"/>
          <w:szCs w:val="24"/>
        </w:rPr>
      </w:pPr>
    </w:p>
    <w:p w14:paraId="302BE85E" w14:textId="77777777" w:rsidR="002F6BA3" w:rsidRDefault="002F6BA3" w:rsidP="002F6B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August 2024</w:t>
      </w:r>
    </w:p>
    <w:p w14:paraId="70BE7AC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3BA523" w14:textId="77777777" w:rsidR="002F6BA3" w:rsidRDefault="002F6BA3" w:rsidP="009139A6">
      <w:r>
        <w:separator/>
      </w:r>
    </w:p>
  </w:endnote>
  <w:endnote w:type="continuationSeparator" w:id="0">
    <w:p w14:paraId="58B137DD" w14:textId="77777777" w:rsidR="002F6BA3" w:rsidRDefault="002F6BA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9B094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DE8A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CBDE1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960259" w14:textId="77777777" w:rsidR="002F6BA3" w:rsidRDefault="002F6BA3" w:rsidP="009139A6">
      <w:r>
        <w:separator/>
      </w:r>
    </w:p>
  </w:footnote>
  <w:footnote w:type="continuationSeparator" w:id="0">
    <w:p w14:paraId="57C9EB58" w14:textId="77777777" w:rsidR="002F6BA3" w:rsidRDefault="002F6BA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CF533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455F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6317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BA3"/>
    <w:rsid w:val="000666E0"/>
    <w:rsid w:val="002510B7"/>
    <w:rsid w:val="00270799"/>
    <w:rsid w:val="002F6BA3"/>
    <w:rsid w:val="005C130B"/>
    <w:rsid w:val="005E1FE7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A0D83"/>
  <w15:chartTrackingRefBased/>
  <w15:docId w15:val="{A66A886A-675E-4875-BA83-7A3B2BDCA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2024-08-27T20:00:00Z</dcterms:created>
  <dcterms:modified xsi:type="dcterms:W3CDTF">2024-08-27T20:01:00Z</dcterms:modified>
</cp:coreProperties>
</file>